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North Yorkshire</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North Yorkshire</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North Yorkshire</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Local Authority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Local Authority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North Yorkshire</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Local Authority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North Yorkshire</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6.7%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North Yorkshire are estimated to have a score of 1-2 on the PGSI (low-risk gambling), whilst </w:t>
      </w:r>
      <w:r w:rsidRPr="00773DF7">
        <w:rPr>
          <w:rFonts w:ascii="Libre Franklin Light" w:hAnsi="Libre Franklin Light" w:cs="Calibri Light"/>
          <w:b/>
          <w:bCs/>
          <w:color w:val="C45911" w:themeColor="accent2" w:themeShade="BF"/>
        </w:rPr>
        <w:t xml:space="preserve">3.4%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1.8%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55.6% </w:t>
      </w:r>
      <w:r w:rsidRPr="004747BF">
        <w:rPr>
          <w:rFonts w:ascii="Libre Franklin Light" w:eastAsia="Times New Roman" w:hAnsi="Libre Franklin Light" w:cs="Calibri Light"/>
        </w:rPr>
        <w:t xml:space="preserve">of those respondents classified as PGSI 8+ in North Yorkshire</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North Yorkshire is estimated to be </w:t>
      </w:r>
      <w:r w:rsidRPr="00773DF7">
        <w:rPr>
          <w:rFonts w:ascii="Libre Franklin Light" w:eastAsia="Times New Roman" w:hAnsi="Libre Franklin Light" w:cs="Calibri Light"/>
          <w:b/>
          <w:bCs/>
          <w:color w:val="C45911" w:themeColor="accent2" w:themeShade="BF"/>
        </w:rPr>
        <w:t xml:space="preserve">£8,421,244</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Local Authority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North Yorkshire</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11.9%</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North Yorkshire</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6.7%</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North Yorkshire</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3.4%</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North Yorkshire</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1.8%</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North Yorkshire.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North Yorkshire</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North Yorkshire.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North Yorkshire</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3.1%</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Local Authority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lower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18.8%</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North Yorkshire</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55.6%</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North Yorkshire.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North Yorkshire</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3.1%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18.2%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North Yorkshire</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lower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North Yorkshire</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33.3%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North Yorkshire</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North Yorkshire</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Local Authority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North Yorkshire</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£8,421,244</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North Yorkshire</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£137,168</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£2,836,717</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£203,212</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£57,153</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£104,781</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£5,082,213</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£8,421,244</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North Yorkshire</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North Yorkshire</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16.6%</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North Yorkshire</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14.0%</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North Yorkshire</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3.3%</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North Yorkshire</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1.4%</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North Yorkshire</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48.9%</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North Yorkshire</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16.6%</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North Yorkshire</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14.0%</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North Yorkshire</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3.3%</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North Yorkshire</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1.4%</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North Yorkshire</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48.9%</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North Yorkshire</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7589C2D4-C29E-4A43-8271-DCB25169FDBC}"/>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